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F46D75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F46D7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F46D7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F46D7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F46D7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F46D7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F46D7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F46D75">
        <w:rPr>
          <w:b w:val="0"/>
        </w:rPr>
        <w:t xml:space="preserve"> 31/2307-21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F46D75" w:rsidP="00232C8F">
            <w:r>
              <w:t>Преподаватель (профессионального цикла по направлениям : правоохранительная деятельность)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F46D75" w:rsidP="00232C8F">
            <w:r>
              <w:t>25812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F46D75" w:rsidRPr="00F46D75">
        <w:rPr>
          <w:rStyle w:val="aa"/>
        </w:rPr>
        <w:t xml:space="preserve"> Педагогический персонал (осуществляющий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F46D75" w:rsidRPr="00F46D75">
        <w:rPr>
          <w:rStyle w:val="aa"/>
        </w:rPr>
        <w:t>2;  31/2307-21, 32/2307-21А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F46D75" w:rsidRPr="00F46D75">
        <w:rPr>
          <w:u w:val="single"/>
        </w:rPr>
        <w:t xml:space="preserve">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F46D75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F46D75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F46D75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F46D75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F46D75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F46D75" w:rsidP="00BA30DE">
            <w:pPr>
              <w:jc w:val="center"/>
            </w:pPr>
            <w:r>
              <w:t>193-227-255 72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F46D7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46D75" w:rsidRDefault="00F46D7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46D75" w:rsidRPr="00D15B1E" w:rsidRDefault="00F46D75" w:rsidP="00AD14A4">
            <w:pPr>
              <w:rPr>
                <w:rStyle w:val="a7"/>
              </w:rPr>
            </w:pPr>
          </w:p>
        </w:tc>
      </w:tr>
      <w:tr w:rsidR="00F46D7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46D75" w:rsidRDefault="00F46D7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46D75" w:rsidRPr="00D15B1E" w:rsidRDefault="00F46D75" w:rsidP="00AD14A4">
            <w:pPr>
              <w:rPr>
                <w:rStyle w:val="a7"/>
              </w:rPr>
            </w:pPr>
          </w:p>
        </w:tc>
      </w:tr>
      <w:tr w:rsidR="00F46D7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46D75" w:rsidRDefault="00F46D7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46D75" w:rsidRPr="00D15B1E" w:rsidRDefault="00F46D75" w:rsidP="00AD14A4">
            <w:pPr>
              <w:rPr>
                <w:rStyle w:val="a7"/>
              </w:rPr>
            </w:pPr>
          </w:p>
        </w:tc>
      </w:tr>
      <w:tr w:rsidR="00F46D7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46D75" w:rsidRDefault="00F46D7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46D75" w:rsidRPr="00D15B1E" w:rsidRDefault="00F46D75" w:rsidP="00AD14A4">
            <w:pPr>
              <w:rPr>
                <w:rStyle w:val="a7"/>
              </w:rPr>
            </w:pPr>
          </w:p>
        </w:tc>
      </w:tr>
      <w:tr w:rsidR="00F46D7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46D75" w:rsidRDefault="00F46D7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46D75" w:rsidRPr="00D15B1E" w:rsidRDefault="00F46D75" w:rsidP="00AD14A4">
            <w:pPr>
              <w:rPr>
                <w:rStyle w:val="a7"/>
              </w:rPr>
            </w:pPr>
          </w:p>
        </w:tc>
      </w:tr>
      <w:tr w:rsidR="00F46D7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46D75" w:rsidRDefault="00F46D7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46D75" w:rsidRPr="00D15B1E" w:rsidRDefault="00F46D75" w:rsidP="00AD14A4">
            <w:pPr>
              <w:rPr>
                <w:rStyle w:val="a7"/>
              </w:rPr>
            </w:pPr>
          </w:p>
        </w:tc>
      </w:tr>
      <w:tr w:rsidR="00F46D7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46D75" w:rsidRDefault="00F46D7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46D75" w:rsidRPr="00D15B1E" w:rsidRDefault="00F46D75" w:rsidP="00AD14A4">
            <w:pPr>
              <w:rPr>
                <w:rStyle w:val="a7"/>
              </w:rPr>
            </w:pPr>
          </w:p>
        </w:tc>
      </w:tr>
      <w:tr w:rsidR="00F46D7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46D75" w:rsidRDefault="00F46D7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46D75" w:rsidRPr="00D15B1E" w:rsidRDefault="00F46D75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F46D75" w:rsidRPr="00F46D75">
        <w:rPr>
          <w:rStyle w:val="aa"/>
        </w:rPr>
        <w:t xml:space="preserve"> ПК, блендер, миксер, электрическая мясорубка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F46D75" w:rsidRPr="00F46D75">
        <w:rPr>
          <w:rStyle w:val="aa"/>
        </w:rPr>
        <w:t xml:space="preserve"> Канцелярские принадлежности, расходные материалы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8C6F7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8C6F7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8C6F7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8C6F7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8C6F7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8C6F7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8C6F7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8C6F7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8C6F7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8C6F7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8C6F7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8C6F7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8C6F7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8C6F7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8C6F7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8C6F7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8C6F7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8C6F7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8C6F7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8C6F7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8C6F7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8C6F7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8C6F7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8C6F7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8C6F7E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8C6F7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8C6F7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8C6F7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8C6F7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8C6F7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8C6F7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8C6F7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8C6F7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8C6F7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8C6F7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8C6F7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8C6F7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8C6F7E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8C6F7E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8C6F7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8C6F7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8C6F7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8C6F7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8C6F7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8C6F7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8C6F7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46D7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46D7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46D7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46D7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46D7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46D7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46D7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8C6F7E" w:rsidRPr="008C6F7E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8C6F7E" w:rsidRPr="008C6F7E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5B2042" w:rsidRDefault="005B2042" w:rsidP="003C5C39"/>
    <w:p w:rsidR="005B2042" w:rsidRDefault="005B2042" w:rsidP="003C5C39"/>
    <w:p w:rsidR="005B2042" w:rsidRDefault="005B2042" w:rsidP="003C5C39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F46D75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F46D75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F46D75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46D7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F46D75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F46D75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46D7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F46D75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F46D75" w:rsidRPr="00F46D75" w:rsidTr="00F46D7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</w:tr>
      <w:tr w:rsidR="00F46D75" w:rsidRPr="00F46D75" w:rsidTr="00F46D7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(дата)</w:t>
            </w:r>
          </w:p>
        </w:tc>
      </w:tr>
      <w:tr w:rsidR="00F46D75" w:rsidRPr="00F46D75" w:rsidTr="00F46D7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</w:tr>
      <w:tr w:rsidR="00F46D75" w:rsidRPr="00F46D75" w:rsidTr="00F46D7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(дата)</w:t>
            </w:r>
          </w:p>
        </w:tc>
      </w:tr>
      <w:tr w:rsidR="00F46D75" w:rsidRPr="00F46D75" w:rsidTr="00F46D7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</w:tr>
      <w:tr w:rsidR="00F46D75" w:rsidRPr="00F46D75" w:rsidTr="00F46D7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(дата)</w:t>
            </w:r>
          </w:p>
        </w:tc>
      </w:tr>
      <w:tr w:rsidR="00F46D75" w:rsidRPr="00F46D75" w:rsidTr="00F46D7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</w:tr>
      <w:tr w:rsidR="00F46D75" w:rsidRPr="00F46D75" w:rsidTr="00F46D7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(дата)</w:t>
            </w:r>
          </w:p>
        </w:tc>
      </w:tr>
      <w:tr w:rsidR="00F46D75" w:rsidRPr="00F46D75" w:rsidTr="00F46D7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</w:tr>
      <w:tr w:rsidR="00F46D75" w:rsidRPr="00F46D75" w:rsidTr="00F46D7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(дата)</w:t>
            </w:r>
          </w:p>
        </w:tc>
      </w:tr>
      <w:tr w:rsidR="00F46D75" w:rsidRPr="00F46D75" w:rsidTr="00F46D7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</w:tr>
      <w:tr w:rsidR="00F46D75" w:rsidRPr="00F46D75" w:rsidTr="00F46D7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(дата)</w:t>
            </w:r>
          </w:p>
        </w:tc>
      </w:tr>
      <w:tr w:rsidR="00F46D75" w:rsidRPr="00F46D75" w:rsidTr="00F46D7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</w:tr>
      <w:tr w:rsidR="00F46D75" w:rsidRPr="00F46D75" w:rsidTr="00F46D7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8C6F7E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8C6F7E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F46D7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F46D7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F46D75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F46D75" w:rsidRPr="00F46D75" w:rsidTr="00F46D7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</w:tr>
      <w:tr w:rsidR="00F46D75" w:rsidRPr="00F46D75" w:rsidTr="00F46D7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46D75" w:rsidRPr="00F46D75" w:rsidRDefault="00F46D75" w:rsidP="00EF07A3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(дата)</w:t>
            </w:r>
          </w:p>
        </w:tc>
      </w:tr>
      <w:tr w:rsidR="00F46D75" w:rsidRPr="00F46D75" w:rsidTr="00F46D7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</w:tr>
      <w:tr w:rsidR="00F46D75" w:rsidRPr="00F46D75" w:rsidTr="00F46D7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46D75" w:rsidRPr="00F46D75" w:rsidRDefault="00F46D75" w:rsidP="00EF07A3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(дата)</w:t>
            </w:r>
          </w:p>
        </w:tc>
      </w:tr>
      <w:tr w:rsidR="00F46D75" w:rsidRPr="00F46D75" w:rsidTr="00F46D7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</w:tr>
      <w:tr w:rsidR="00F46D75" w:rsidRPr="00F46D75" w:rsidTr="00F46D7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46D75" w:rsidRPr="00F46D75" w:rsidRDefault="00F46D75" w:rsidP="00EF07A3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(дата)</w:t>
            </w:r>
          </w:p>
        </w:tc>
      </w:tr>
      <w:tr w:rsidR="00F46D75" w:rsidRPr="00F46D75" w:rsidTr="00F46D7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</w:tr>
      <w:tr w:rsidR="00F46D75" w:rsidRPr="00F46D75" w:rsidTr="00F46D7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46D75" w:rsidRPr="00F46D75" w:rsidRDefault="00F46D75" w:rsidP="00EF07A3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(дата)</w:t>
            </w:r>
          </w:p>
        </w:tc>
      </w:tr>
      <w:tr w:rsidR="00F46D75" w:rsidRPr="00F46D75" w:rsidTr="00F46D7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</w:tr>
      <w:tr w:rsidR="00F46D75" w:rsidRPr="00F46D75" w:rsidTr="00F46D7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46D75" w:rsidRPr="00F46D75" w:rsidRDefault="00F46D75" w:rsidP="00EF07A3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(дата)</w:t>
            </w:r>
          </w:p>
        </w:tc>
      </w:tr>
      <w:tr w:rsidR="00F46D75" w:rsidRPr="00F46D75" w:rsidTr="00F46D7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</w:tr>
      <w:tr w:rsidR="00F46D75" w:rsidRPr="00F46D75" w:rsidTr="00F46D7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46D75" w:rsidRPr="00F46D75" w:rsidRDefault="00F46D75" w:rsidP="00EF07A3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(дата)</w:t>
            </w:r>
          </w:p>
        </w:tc>
      </w:tr>
      <w:tr w:rsidR="00F46D75" w:rsidRPr="00F46D75" w:rsidTr="00F46D7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</w:tr>
      <w:tr w:rsidR="00F46D75" w:rsidRPr="00F46D75" w:rsidTr="00F46D7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46D75" w:rsidRPr="00F46D75" w:rsidRDefault="00F46D75" w:rsidP="00EF07A3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(дата)</w:t>
            </w:r>
          </w:p>
        </w:tc>
      </w:tr>
      <w:tr w:rsidR="00F46D75" w:rsidRPr="00F46D75" w:rsidTr="00F46D7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D75" w:rsidRPr="00F46D75" w:rsidRDefault="00F46D75" w:rsidP="004E51DC">
            <w:pPr>
              <w:pStyle w:val="a8"/>
            </w:pPr>
          </w:p>
        </w:tc>
      </w:tr>
      <w:tr w:rsidR="00F46D75" w:rsidRPr="00F46D75" w:rsidTr="00F46D7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46D75" w:rsidRPr="00F46D75" w:rsidRDefault="00F46D75" w:rsidP="00EF07A3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46D75" w:rsidRPr="00F46D75" w:rsidRDefault="00F46D75" w:rsidP="004E51DC">
            <w:pPr>
              <w:pStyle w:val="a8"/>
              <w:rPr>
                <w:vertAlign w:val="superscript"/>
              </w:rPr>
            </w:pPr>
            <w:r w:rsidRPr="00F46D75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F46D7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31/2307-21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8C6F7E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8C6F7E" w:rsidRPr="008C6F7E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2;  31/2307-21, 32/2307-21А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(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5812 "/>
    <w:docVar w:name="codeok " w:val="    "/>
    <w:docVar w:name="col18" w:val=" 0 "/>
    <w:docVar w:name="colanal" w:val="  Отсутствуют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31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31/2307-21 "/>
    <w:docVar w:name="oborud" w:val=" ПК, блендер, миксер, электрическая мясорубка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D0B7526ADCB748B596941FD506FAE211"/>
    <w:docVar w:name="rm_id" w:val="6736"/>
    <w:docVar w:name="rm_name" w:val="                                          "/>
    <w:docVar w:name="rm_number" w:val=" 31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, расходные материалы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4910"/>
    <w:rsid w:val="00046815"/>
    <w:rsid w:val="0005566C"/>
    <w:rsid w:val="000860ED"/>
    <w:rsid w:val="000905BE"/>
    <w:rsid w:val="00093DDC"/>
    <w:rsid w:val="000A7A57"/>
    <w:rsid w:val="000D1F5B"/>
    <w:rsid w:val="000F6CD0"/>
    <w:rsid w:val="00110025"/>
    <w:rsid w:val="001429B1"/>
    <w:rsid w:val="00145419"/>
    <w:rsid w:val="001456F8"/>
    <w:rsid w:val="0015635F"/>
    <w:rsid w:val="001607C8"/>
    <w:rsid w:val="00175CA2"/>
    <w:rsid w:val="00177F3D"/>
    <w:rsid w:val="001F4D8D"/>
    <w:rsid w:val="00232C8F"/>
    <w:rsid w:val="00234932"/>
    <w:rsid w:val="00244615"/>
    <w:rsid w:val="002A0605"/>
    <w:rsid w:val="002E55C6"/>
    <w:rsid w:val="00304341"/>
    <w:rsid w:val="00305B2F"/>
    <w:rsid w:val="003477BA"/>
    <w:rsid w:val="00367816"/>
    <w:rsid w:val="003876C3"/>
    <w:rsid w:val="00392428"/>
    <w:rsid w:val="003B0826"/>
    <w:rsid w:val="003B66AC"/>
    <w:rsid w:val="003C24DB"/>
    <w:rsid w:val="003C5C39"/>
    <w:rsid w:val="003F0765"/>
    <w:rsid w:val="0040104A"/>
    <w:rsid w:val="00402CAC"/>
    <w:rsid w:val="00411125"/>
    <w:rsid w:val="004205DB"/>
    <w:rsid w:val="00444410"/>
    <w:rsid w:val="00467C3A"/>
    <w:rsid w:val="00481C22"/>
    <w:rsid w:val="004838F0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2042"/>
    <w:rsid w:val="005B466C"/>
    <w:rsid w:val="005B7FE8"/>
    <w:rsid w:val="005C0A9A"/>
    <w:rsid w:val="005C3DCB"/>
    <w:rsid w:val="005D6DFE"/>
    <w:rsid w:val="005F1A64"/>
    <w:rsid w:val="005F6B08"/>
    <w:rsid w:val="00632974"/>
    <w:rsid w:val="00635CD3"/>
    <w:rsid w:val="00676220"/>
    <w:rsid w:val="0069682B"/>
    <w:rsid w:val="00696AD2"/>
    <w:rsid w:val="006C28B3"/>
    <w:rsid w:val="007049EB"/>
    <w:rsid w:val="00706872"/>
    <w:rsid w:val="00710271"/>
    <w:rsid w:val="00717C9F"/>
    <w:rsid w:val="007332BC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7F73A6"/>
    <w:rsid w:val="00803C97"/>
    <w:rsid w:val="0083263D"/>
    <w:rsid w:val="00835248"/>
    <w:rsid w:val="00883461"/>
    <w:rsid w:val="008C6F7E"/>
    <w:rsid w:val="008E68DE"/>
    <w:rsid w:val="008E70C1"/>
    <w:rsid w:val="0090588D"/>
    <w:rsid w:val="00920DB5"/>
    <w:rsid w:val="0092778A"/>
    <w:rsid w:val="00967790"/>
    <w:rsid w:val="0098630F"/>
    <w:rsid w:val="009B024D"/>
    <w:rsid w:val="009B3577"/>
    <w:rsid w:val="009D30DB"/>
    <w:rsid w:val="009F2523"/>
    <w:rsid w:val="00A100AB"/>
    <w:rsid w:val="00A12349"/>
    <w:rsid w:val="00A204F5"/>
    <w:rsid w:val="00A46207"/>
    <w:rsid w:val="00A46928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0E37"/>
    <w:rsid w:val="00B04F25"/>
    <w:rsid w:val="00BA30DE"/>
    <w:rsid w:val="00BA5029"/>
    <w:rsid w:val="00BC2F3C"/>
    <w:rsid w:val="00BC4FC6"/>
    <w:rsid w:val="00BC7984"/>
    <w:rsid w:val="00C02721"/>
    <w:rsid w:val="00C03F4A"/>
    <w:rsid w:val="00C2076F"/>
    <w:rsid w:val="00C34C89"/>
    <w:rsid w:val="00C51624"/>
    <w:rsid w:val="00CB0141"/>
    <w:rsid w:val="00CB5F23"/>
    <w:rsid w:val="00CE3307"/>
    <w:rsid w:val="00D15B1E"/>
    <w:rsid w:val="00D54969"/>
    <w:rsid w:val="00D568EE"/>
    <w:rsid w:val="00D76DF8"/>
    <w:rsid w:val="00DB1272"/>
    <w:rsid w:val="00DB5302"/>
    <w:rsid w:val="00DD6B1F"/>
    <w:rsid w:val="00E124F4"/>
    <w:rsid w:val="00E36337"/>
    <w:rsid w:val="00E3784F"/>
    <w:rsid w:val="00E43EDA"/>
    <w:rsid w:val="00EB72AD"/>
    <w:rsid w:val="00EC37A1"/>
    <w:rsid w:val="00EF07A3"/>
    <w:rsid w:val="00EF3DC4"/>
    <w:rsid w:val="00F13F9A"/>
    <w:rsid w:val="00F15977"/>
    <w:rsid w:val="00F31AF6"/>
    <w:rsid w:val="00F42313"/>
    <w:rsid w:val="00F4249F"/>
    <w:rsid w:val="00F46D75"/>
    <w:rsid w:val="00F60342"/>
    <w:rsid w:val="00F704CF"/>
    <w:rsid w:val="00F76072"/>
    <w:rsid w:val="00F80CCA"/>
    <w:rsid w:val="00F8598E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4</Pages>
  <Words>942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5</cp:revision>
  <dcterms:created xsi:type="dcterms:W3CDTF">2022-02-17T06:31:00Z</dcterms:created>
  <dcterms:modified xsi:type="dcterms:W3CDTF">2022-02-18T08:23:00Z</dcterms:modified>
</cp:coreProperties>
</file>